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92503" w14:textId="77777777" w:rsidR="009D36BD" w:rsidRDefault="009D36BD" w:rsidP="009D3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THRULBY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fl.1436)</w:t>
      </w:r>
    </w:p>
    <w:p w14:paraId="216DAE92" w14:textId="77777777" w:rsidR="009D36BD" w:rsidRDefault="009D36BD" w:rsidP="009D3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St.George’s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Rollesby</w:t>
      </w:r>
      <w:proofErr w:type="spellEnd"/>
      <w:r>
        <w:rPr>
          <w:rFonts w:cs="Times New Roman"/>
          <w:szCs w:val="24"/>
        </w:rPr>
        <w:t>, Norfolk.</w:t>
      </w:r>
    </w:p>
    <w:p w14:paraId="07CEDFA6" w14:textId="77777777" w:rsidR="009D36BD" w:rsidRDefault="009D36BD" w:rsidP="009D36BD">
      <w:pPr>
        <w:pStyle w:val="NoSpacing"/>
        <w:rPr>
          <w:rFonts w:cs="Times New Roman"/>
          <w:szCs w:val="24"/>
        </w:rPr>
      </w:pPr>
    </w:p>
    <w:p w14:paraId="26669728" w14:textId="77777777" w:rsidR="009D36BD" w:rsidRDefault="009D36BD" w:rsidP="009D36BD">
      <w:pPr>
        <w:pStyle w:val="NoSpacing"/>
        <w:rPr>
          <w:rFonts w:cs="Times New Roman"/>
          <w:szCs w:val="24"/>
        </w:rPr>
      </w:pPr>
    </w:p>
    <w:p w14:paraId="48C1A7AE" w14:textId="77777777" w:rsidR="009D36BD" w:rsidRDefault="009D36BD" w:rsidP="009D3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became Rector.</w:t>
      </w:r>
    </w:p>
    <w:p w14:paraId="484AA95C" w14:textId="77777777" w:rsidR="009D36BD" w:rsidRDefault="009D36BD" w:rsidP="009D36BD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183-8)</w:t>
      </w:r>
    </w:p>
    <w:p w14:paraId="734FFE84" w14:textId="77777777" w:rsidR="009D36BD" w:rsidRDefault="009D36BD" w:rsidP="009D36BD">
      <w:pPr>
        <w:pStyle w:val="NoSpacing"/>
        <w:rPr>
          <w:rFonts w:cs="Times New Roman"/>
          <w:szCs w:val="24"/>
        </w:rPr>
      </w:pPr>
    </w:p>
    <w:p w14:paraId="5EE414D3" w14:textId="77777777" w:rsidR="009D36BD" w:rsidRDefault="009D36BD" w:rsidP="009D36BD">
      <w:pPr>
        <w:pStyle w:val="NoSpacing"/>
        <w:rPr>
          <w:rFonts w:cs="Times New Roman"/>
          <w:szCs w:val="24"/>
        </w:rPr>
      </w:pPr>
    </w:p>
    <w:p w14:paraId="6EFFBAB1" w14:textId="77777777" w:rsidR="009D36BD" w:rsidRDefault="009D36BD" w:rsidP="009D36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February 2024</w:t>
      </w:r>
    </w:p>
    <w:p w14:paraId="38924B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72610" w14:textId="77777777" w:rsidR="009D36BD" w:rsidRDefault="009D36BD" w:rsidP="009139A6">
      <w:r>
        <w:separator/>
      </w:r>
    </w:p>
  </w:endnote>
  <w:endnote w:type="continuationSeparator" w:id="0">
    <w:p w14:paraId="6D3E5B5E" w14:textId="77777777" w:rsidR="009D36BD" w:rsidRDefault="009D36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02C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E0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01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EAC09" w14:textId="77777777" w:rsidR="009D36BD" w:rsidRDefault="009D36BD" w:rsidP="009139A6">
      <w:r>
        <w:separator/>
      </w:r>
    </w:p>
  </w:footnote>
  <w:footnote w:type="continuationSeparator" w:id="0">
    <w:p w14:paraId="30487DE7" w14:textId="77777777" w:rsidR="009D36BD" w:rsidRDefault="009D36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25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4C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88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6BD"/>
    <w:rsid w:val="000666E0"/>
    <w:rsid w:val="002510B7"/>
    <w:rsid w:val="005C130B"/>
    <w:rsid w:val="00826F5C"/>
    <w:rsid w:val="009139A6"/>
    <w:rsid w:val="009448BB"/>
    <w:rsid w:val="00947624"/>
    <w:rsid w:val="009D36B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6B6F5"/>
  <w15:chartTrackingRefBased/>
  <w15:docId w15:val="{BC6CD65D-AAE7-45BD-80D3-EB64F363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2024-02-27T11:30:00Z</dcterms:created>
  <dcterms:modified xsi:type="dcterms:W3CDTF">2024-02-27T11:31:00Z</dcterms:modified>
</cp:coreProperties>
</file>